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762" w:rsidRDefault="00392762" w:rsidP="00B618CA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392762" w:rsidRPr="00665916" w:rsidRDefault="00392762" w:rsidP="00B618CA">
      <w:pPr>
        <w:jc w:val="center"/>
        <w:outlineLvl w:val="0"/>
        <w:rPr>
          <w:b/>
          <w:bCs/>
          <w:u w:val="single"/>
        </w:rPr>
      </w:pPr>
    </w:p>
    <w:p w:rsidR="00392762" w:rsidRPr="00FA63C2" w:rsidRDefault="00392762" w:rsidP="00B618CA">
      <w:pPr>
        <w:jc w:val="center"/>
        <w:outlineLvl w:val="0"/>
        <w:rPr>
          <w:b/>
          <w:bCs/>
          <w:u w:val="single"/>
        </w:rPr>
      </w:pPr>
      <w:r w:rsidRPr="00FA63C2">
        <w:rPr>
          <w:b/>
          <w:bCs/>
          <w:u w:val="single"/>
        </w:rPr>
        <w:t>М</w:t>
      </w:r>
      <w:r>
        <w:rPr>
          <w:b/>
          <w:bCs/>
          <w:u w:val="single"/>
        </w:rPr>
        <w:t xml:space="preserve">АОУ </w:t>
      </w:r>
      <w:r w:rsidRPr="00FA63C2">
        <w:rPr>
          <w:b/>
          <w:bCs/>
          <w:u w:val="single"/>
        </w:rPr>
        <w:t>«С</w:t>
      </w:r>
      <w:r>
        <w:rPr>
          <w:b/>
          <w:bCs/>
          <w:u w:val="single"/>
        </w:rPr>
        <w:t>ОШ</w:t>
      </w:r>
      <w:r w:rsidRPr="00FA63C2">
        <w:rPr>
          <w:b/>
          <w:bCs/>
          <w:u w:val="single"/>
        </w:rPr>
        <w:t xml:space="preserve"> №4» г.Нурлат Республики Татарстан</w:t>
      </w:r>
    </w:p>
    <w:p w:rsidR="00392762" w:rsidRPr="00665916" w:rsidRDefault="00392762" w:rsidP="00B618CA">
      <w:pPr>
        <w:outlineLvl w:val="0"/>
        <w:rPr>
          <w:b/>
          <w:bCs/>
        </w:rPr>
      </w:pPr>
      <w:r w:rsidRPr="00665916">
        <w:rPr>
          <w:b/>
          <w:bCs/>
        </w:rPr>
        <w:t xml:space="preserve"> 5 класс</w:t>
      </w:r>
    </w:p>
    <w:p w:rsidR="00392762" w:rsidRPr="00665916" w:rsidRDefault="00392762" w:rsidP="00665916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267"/>
        <w:gridCol w:w="978"/>
        <w:gridCol w:w="1156"/>
        <w:gridCol w:w="1074"/>
        <w:gridCol w:w="1156"/>
        <w:gridCol w:w="881"/>
      </w:tblGrid>
      <w:tr w:rsidR="00392762" w:rsidRPr="00665916">
        <w:tc>
          <w:tcPr>
            <w:tcW w:w="2552" w:type="dxa"/>
          </w:tcPr>
          <w:p w:rsidR="00392762" w:rsidRPr="00665916" w:rsidRDefault="00392762" w:rsidP="009534F8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392762" w:rsidRPr="00665916" w:rsidRDefault="00392762" w:rsidP="009534F8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</w:p>
          <w:p w:rsidR="00392762" w:rsidRPr="00665916" w:rsidRDefault="00392762" w:rsidP="009534F8"/>
        </w:tc>
        <w:tc>
          <w:tcPr>
            <w:tcW w:w="506" w:type="dxa"/>
            <w:vMerge w:val="restart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</w:p>
          <w:p w:rsidR="00392762" w:rsidRPr="00665916" w:rsidRDefault="00392762" w:rsidP="009534F8">
            <w:pPr>
              <w:rPr>
                <w:sz w:val="20"/>
                <w:szCs w:val="20"/>
              </w:rPr>
            </w:pPr>
          </w:p>
          <w:p w:rsidR="00392762" w:rsidRPr="00665916" w:rsidRDefault="00392762" w:rsidP="009534F8">
            <w:pPr>
              <w:jc w:val="center"/>
            </w:pPr>
          </w:p>
        </w:tc>
        <w:tc>
          <w:tcPr>
            <w:tcW w:w="2267" w:type="dxa"/>
          </w:tcPr>
          <w:p w:rsidR="00392762" w:rsidRPr="00665916" w:rsidRDefault="00392762" w:rsidP="009534F8">
            <w:pPr>
              <w:jc w:val="center"/>
            </w:pPr>
            <w:r w:rsidRPr="00665916">
              <w:t>Ф.И.</w:t>
            </w:r>
          </w:p>
        </w:tc>
        <w:tc>
          <w:tcPr>
            <w:tcW w:w="5245" w:type="dxa"/>
            <w:gridSpan w:val="5"/>
          </w:tcPr>
          <w:p w:rsidR="00392762" w:rsidRPr="00665916" w:rsidRDefault="00392762" w:rsidP="009534F8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</w:p>
          <w:p w:rsidR="00392762" w:rsidRPr="00665916" w:rsidRDefault="00392762" w:rsidP="009534F8">
            <w:pPr>
              <w:jc w:val="center"/>
            </w:pP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/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Отжи-мание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Герасимов Алексей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2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157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89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Валиуллина Айгуль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20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28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149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12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130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Маликов Никита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161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9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89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Газизова Жасмин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140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84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Сайфутдинов Азамат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24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155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4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63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Ибрагимова Камила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27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11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114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Салахов Роман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171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97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Коннова Елена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2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150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69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r>
              <w:t xml:space="preserve">5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Яруллин Альфис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182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9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114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r>
              <w:t xml:space="preserve">5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Таймуллина Дарья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160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3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76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r>
              <w:t xml:space="preserve">6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Анисимов Владислав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176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89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r>
              <w:t xml:space="preserve">6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Хайбуллина Диляра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3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155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73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r>
              <w:t xml:space="preserve">7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Дубин Ильнур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161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84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r>
              <w:t xml:space="preserve">7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Шойтова Ксения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2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22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140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67</w:t>
            </w:r>
          </w:p>
        </w:tc>
      </w:tr>
      <w:tr w:rsidR="00392762" w:rsidRPr="00665916">
        <w:tc>
          <w:tcPr>
            <w:tcW w:w="2552" w:type="dxa"/>
          </w:tcPr>
          <w:p w:rsidR="00392762" w:rsidRPr="00665916" w:rsidRDefault="00392762" w:rsidP="009534F8">
            <w:r>
              <w:t xml:space="preserve">8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Зарипов Артур</w:t>
            </w:r>
          </w:p>
        </w:tc>
        <w:tc>
          <w:tcPr>
            <w:tcW w:w="998" w:type="dxa"/>
          </w:tcPr>
          <w:p w:rsidR="00392762" w:rsidRPr="00665916" w:rsidRDefault="00392762" w:rsidP="009534F8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  <w:r>
              <w:t>168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4</w:t>
            </w: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73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Pr="00665916" w:rsidRDefault="00392762" w:rsidP="009534F8">
            <w:r>
              <w:t xml:space="preserve">8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Яковлева Яна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  <w:r>
              <w:t>21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28</w:t>
            </w: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  <w:r>
              <w:t>155</w:t>
            </w: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  <w:r>
              <w:t>13</w:t>
            </w: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138</w:t>
            </w:r>
          </w:p>
        </w:tc>
      </w:tr>
      <w:tr w:rsidR="00392762" w:rsidRPr="00665916">
        <w:tc>
          <w:tcPr>
            <w:tcW w:w="2552" w:type="dxa"/>
          </w:tcPr>
          <w:p w:rsidR="00392762" w:rsidRDefault="00392762" w:rsidP="009534F8"/>
          <w:p w:rsidR="00392762" w:rsidRPr="00665916" w:rsidRDefault="00392762" w:rsidP="009534F8">
            <w:r>
              <w:t>ИТОГО</w:t>
            </w:r>
          </w:p>
        </w:tc>
        <w:tc>
          <w:tcPr>
            <w:tcW w:w="998" w:type="dxa"/>
          </w:tcPr>
          <w:p w:rsidR="00392762" w:rsidRPr="00665916" w:rsidRDefault="00392762" w:rsidP="00FA63C2"/>
        </w:tc>
        <w:tc>
          <w:tcPr>
            <w:tcW w:w="1156" w:type="dxa"/>
          </w:tcPr>
          <w:p w:rsidR="00392762" w:rsidRPr="00665916" w:rsidRDefault="00392762" w:rsidP="00FA63C2"/>
        </w:tc>
        <w:tc>
          <w:tcPr>
            <w:tcW w:w="1081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854" w:type="dxa"/>
          </w:tcPr>
          <w:p w:rsidR="00392762" w:rsidRPr="00665916" w:rsidRDefault="00392762" w:rsidP="009534F8">
            <w:pPr>
              <w:jc w:val="center"/>
            </w:pPr>
            <w:r>
              <w:t>698</w:t>
            </w:r>
          </w:p>
        </w:tc>
        <w:tc>
          <w:tcPr>
            <w:tcW w:w="506" w:type="dxa"/>
          </w:tcPr>
          <w:p w:rsidR="00392762" w:rsidRPr="00665916" w:rsidRDefault="00392762" w:rsidP="009534F8"/>
        </w:tc>
        <w:tc>
          <w:tcPr>
            <w:tcW w:w="2267" w:type="dxa"/>
          </w:tcPr>
          <w:p w:rsidR="00392762" w:rsidRDefault="00392762" w:rsidP="009534F8"/>
          <w:p w:rsidR="00392762" w:rsidRPr="00665916" w:rsidRDefault="00392762" w:rsidP="009534F8">
            <w:r>
              <w:t>ИТОГО</w:t>
            </w:r>
          </w:p>
        </w:tc>
        <w:tc>
          <w:tcPr>
            <w:tcW w:w="978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1074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1156" w:type="dxa"/>
          </w:tcPr>
          <w:p w:rsidR="00392762" w:rsidRPr="00665916" w:rsidRDefault="00392762" w:rsidP="009534F8">
            <w:pPr>
              <w:jc w:val="center"/>
            </w:pPr>
          </w:p>
        </w:tc>
        <w:tc>
          <w:tcPr>
            <w:tcW w:w="881" w:type="dxa"/>
          </w:tcPr>
          <w:p w:rsidR="00392762" w:rsidRPr="00665916" w:rsidRDefault="00392762" w:rsidP="009534F8">
            <w:pPr>
              <w:jc w:val="center"/>
            </w:pPr>
            <w:r>
              <w:t>751</w:t>
            </w:r>
          </w:p>
        </w:tc>
      </w:tr>
      <w:tr w:rsidR="00392762">
        <w:tblPrEx>
          <w:tblLook w:val="0000"/>
        </w:tblPrEx>
        <w:trPr>
          <w:trHeight w:val="393"/>
        </w:trPr>
        <w:tc>
          <w:tcPr>
            <w:tcW w:w="15815" w:type="dxa"/>
            <w:gridSpan w:val="13"/>
          </w:tcPr>
          <w:p w:rsidR="00392762" w:rsidRDefault="00392762" w:rsidP="009534F8">
            <w:pPr>
              <w:jc w:val="center"/>
            </w:pPr>
            <w:r>
              <w:t>ВСЕГО: 1449 баллов</w:t>
            </w:r>
          </w:p>
        </w:tc>
      </w:tr>
    </w:tbl>
    <w:p w:rsidR="00392762" w:rsidRDefault="00392762"/>
    <w:sectPr w:rsidR="00392762" w:rsidSect="00B618CA">
      <w:pgSz w:w="16838" w:h="11906" w:orient="landscape"/>
      <w:pgMar w:top="1276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775"/>
    <w:rsid w:val="0006446B"/>
    <w:rsid w:val="000745F4"/>
    <w:rsid w:val="000C008C"/>
    <w:rsid w:val="00115D03"/>
    <w:rsid w:val="00120F73"/>
    <w:rsid w:val="00132A79"/>
    <w:rsid w:val="00161861"/>
    <w:rsid w:val="00215C29"/>
    <w:rsid w:val="0026566C"/>
    <w:rsid w:val="00286560"/>
    <w:rsid w:val="00291109"/>
    <w:rsid w:val="00297E81"/>
    <w:rsid w:val="002F5399"/>
    <w:rsid w:val="00340236"/>
    <w:rsid w:val="00380775"/>
    <w:rsid w:val="00392762"/>
    <w:rsid w:val="003A6737"/>
    <w:rsid w:val="0042187D"/>
    <w:rsid w:val="00435B4E"/>
    <w:rsid w:val="00450059"/>
    <w:rsid w:val="004B2029"/>
    <w:rsid w:val="004D5834"/>
    <w:rsid w:val="00526D28"/>
    <w:rsid w:val="00556273"/>
    <w:rsid w:val="0061603C"/>
    <w:rsid w:val="00665916"/>
    <w:rsid w:val="00690319"/>
    <w:rsid w:val="00692A1E"/>
    <w:rsid w:val="006E77B9"/>
    <w:rsid w:val="007476B0"/>
    <w:rsid w:val="007A6741"/>
    <w:rsid w:val="0081497F"/>
    <w:rsid w:val="009534F8"/>
    <w:rsid w:val="00A16AC0"/>
    <w:rsid w:val="00A23AA8"/>
    <w:rsid w:val="00A52B27"/>
    <w:rsid w:val="00A72A86"/>
    <w:rsid w:val="00A7790A"/>
    <w:rsid w:val="00AC61C1"/>
    <w:rsid w:val="00B618CA"/>
    <w:rsid w:val="00BE2A60"/>
    <w:rsid w:val="00BF7591"/>
    <w:rsid w:val="00C0445D"/>
    <w:rsid w:val="00C20D7B"/>
    <w:rsid w:val="00D001E5"/>
    <w:rsid w:val="00D70BDE"/>
    <w:rsid w:val="00D82938"/>
    <w:rsid w:val="00D87699"/>
    <w:rsid w:val="00DD4999"/>
    <w:rsid w:val="00DE356B"/>
    <w:rsid w:val="00F26843"/>
    <w:rsid w:val="00FA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20F73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151</Words>
  <Characters>864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15</cp:revision>
  <dcterms:created xsi:type="dcterms:W3CDTF">2017-02-22T12:33:00Z</dcterms:created>
  <dcterms:modified xsi:type="dcterms:W3CDTF">2019-02-20T16:07:00Z</dcterms:modified>
</cp:coreProperties>
</file>